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68762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MIOT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7B48A7A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4314CED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260FB70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Martin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Skippon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Weasenham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</w:t>
      </w:r>
    </w:p>
    <w:p w14:paraId="4D9ABB46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Grene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North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Elmham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Heylot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Toftrees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440F4020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81BE159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0A0BF05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1CCD252" w14:textId="77777777" w:rsidR="00A9240B" w:rsidRDefault="00A9240B" w:rsidP="00A9240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22 January 2022</w:t>
      </w:r>
    </w:p>
    <w:p w14:paraId="5BB273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24D6" w14:textId="77777777" w:rsidR="00A9240B" w:rsidRDefault="00A9240B" w:rsidP="009139A6">
      <w:r>
        <w:separator/>
      </w:r>
    </w:p>
  </w:endnote>
  <w:endnote w:type="continuationSeparator" w:id="0">
    <w:p w14:paraId="54237F1E" w14:textId="77777777" w:rsidR="00A9240B" w:rsidRDefault="00A924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6C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8A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7A4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B09EE" w14:textId="77777777" w:rsidR="00A9240B" w:rsidRDefault="00A9240B" w:rsidP="009139A6">
      <w:r>
        <w:separator/>
      </w:r>
    </w:p>
  </w:footnote>
  <w:footnote w:type="continuationSeparator" w:id="0">
    <w:p w14:paraId="41342BE1" w14:textId="77777777" w:rsidR="00A9240B" w:rsidRDefault="00A924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0C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B39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D0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40B"/>
    <w:rsid w:val="000666E0"/>
    <w:rsid w:val="002510B7"/>
    <w:rsid w:val="005C130B"/>
    <w:rsid w:val="00826F5C"/>
    <w:rsid w:val="009139A6"/>
    <w:rsid w:val="009448BB"/>
    <w:rsid w:val="00A3176C"/>
    <w:rsid w:val="00A9240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7DFCB"/>
  <w15:chartTrackingRefBased/>
  <w15:docId w15:val="{24A50B33-003D-44F0-A025-689BE0558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2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2022-02-28T12:01:00Z</dcterms:created>
  <dcterms:modified xsi:type="dcterms:W3CDTF">2022-02-28T12:02:00Z</dcterms:modified>
</cp:coreProperties>
</file>